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03C23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03C2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03C2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03C2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03C2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03C2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03C2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03C23">
        <w:rPr>
          <w:b w:val="0"/>
        </w:rPr>
        <w:t xml:space="preserve"> 18/2307-21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03C23" w:rsidP="00232C8F">
            <w:r>
              <w:t>Преподаватель (профессионального цикла по направлениям ДИТ : дизайн по отраслям)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03C23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03C23" w:rsidRPr="00703C23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03C23" w:rsidRPr="00703C23">
        <w:rPr>
          <w:rStyle w:val="aa"/>
        </w:rPr>
        <w:t>3;  18/2307-21, 19/2307-21А, 20/2307-21А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03C23" w:rsidRPr="00703C23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03C23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03C23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03C23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03C23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03C23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03C23" w:rsidP="00BA30DE">
            <w:pPr>
              <w:jc w:val="center"/>
            </w:pPr>
            <w:r>
              <w:t>029-508-606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  <w:r>
              <w:t>036-054-134 19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  <w:r>
              <w:t>040-757-895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  <w:r>
              <w:t>040-757-851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  <w:tr w:rsidR="00703C2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03C23" w:rsidRDefault="00703C2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C23" w:rsidRPr="00D15B1E" w:rsidRDefault="00703C23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03C23" w:rsidRPr="00703C23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03C23" w:rsidRPr="00703C23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21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A217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A21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03C2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A2176" w:rsidRPr="00DA2176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A2176" w:rsidRPr="00DA2176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03C2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DA2176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DA2176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03C2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C23" w:rsidRPr="00703C23" w:rsidRDefault="00703C23" w:rsidP="004E51DC">
            <w:pPr>
              <w:pStyle w:val="a8"/>
            </w:pPr>
          </w:p>
        </w:tc>
      </w:tr>
      <w:tr w:rsidR="00703C23" w:rsidRPr="00703C23" w:rsidTr="00703C2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03C23" w:rsidRPr="00703C23" w:rsidRDefault="00703C23" w:rsidP="00EF07A3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03C23" w:rsidRPr="00703C23" w:rsidRDefault="00703C23" w:rsidP="004E51DC">
            <w:pPr>
              <w:pStyle w:val="a8"/>
              <w:rPr>
                <w:vertAlign w:val="superscript"/>
              </w:rPr>
            </w:pPr>
            <w:r w:rsidRPr="00703C23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03C2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A2176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A2176" w:rsidRPr="00DA2176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18/2307-21, 19/2307-21А, 20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8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8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7216F2394A24C8CBE3082F0231319E4"/>
    <w:docVar w:name="rm_id" w:val="6723"/>
    <w:docVar w:name="rm_name" w:val="                                          "/>
    <w:docVar w:name="rm_number" w:val=" 18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3C23"/>
    <w:rsid w:val="007049EB"/>
    <w:rsid w:val="00706872"/>
    <w:rsid w:val="00710271"/>
    <w:rsid w:val="00714AEC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19BC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A2176"/>
    <w:rsid w:val="00DB1272"/>
    <w:rsid w:val="00DB5302"/>
    <w:rsid w:val="00DD6B1F"/>
    <w:rsid w:val="00E124F4"/>
    <w:rsid w:val="00E36337"/>
    <w:rsid w:val="00E3784F"/>
    <w:rsid w:val="00E43EDA"/>
    <w:rsid w:val="00E93FAD"/>
    <w:rsid w:val="00EB72AD"/>
    <w:rsid w:val="00EC37A1"/>
    <w:rsid w:val="00EF07A3"/>
    <w:rsid w:val="00EF3DC4"/>
    <w:rsid w:val="00F13F9A"/>
    <w:rsid w:val="00F15977"/>
    <w:rsid w:val="00F31AF6"/>
    <w:rsid w:val="00F421ED"/>
    <w:rsid w:val="00F42313"/>
    <w:rsid w:val="00F4249F"/>
    <w:rsid w:val="00F60342"/>
    <w:rsid w:val="00F704CF"/>
    <w:rsid w:val="00F76072"/>
    <w:rsid w:val="00F80CCA"/>
    <w:rsid w:val="00F8598E"/>
    <w:rsid w:val="00F96269"/>
    <w:rsid w:val="00FA72EC"/>
    <w:rsid w:val="00FB001B"/>
    <w:rsid w:val="00FB24BF"/>
    <w:rsid w:val="00FB6D14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2022-02-17T04:40:00Z</dcterms:created>
  <dcterms:modified xsi:type="dcterms:W3CDTF">2022-02-18T08:23:00Z</dcterms:modified>
</cp:coreProperties>
</file>